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6E20BFF2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433E55">
        <w:rPr>
          <w:rFonts w:cs="Arial"/>
        </w:rPr>
        <w:t>:</w:t>
      </w:r>
      <w:r w:rsidR="00EB11D7">
        <w:rPr>
          <w:rFonts w:cs="Arial"/>
        </w:rPr>
        <w:t xml:space="preserve"> 430</w:t>
      </w:r>
      <w:r w:rsidR="00144E3E">
        <w:rPr>
          <w:rFonts w:cs="Arial"/>
        </w:rPr>
        <w:t>1</w:t>
      </w:r>
      <w:r w:rsidR="00EB11D7">
        <w:rPr>
          <w:rFonts w:cs="Arial"/>
        </w:rPr>
        <w:t>-</w:t>
      </w:r>
      <w:r w:rsidR="00BB7038">
        <w:rPr>
          <w:rFonts w:cs="Arial"/>
        </w:rPr>
        <w:t>00</w:t>
      </w:r>
      <w:r w:rsidR="00BC7668">
        <w:rPr>
          <w:rFonts w:cs="Arial"/>
        </w:rPr>
        <w:t>08</w:t>
      </w:r>
      <w:r w:rsidR="00EB11D7">
        <w:rPr>
          <w:rFonts w:cs="Arial"/>
        </w:rPr>
        <w:t>/202</w:t>
      </w:r>
      <w:r w:rsidR="00BC7668">
        <w:rPr>
          <w:rFonts w:cs="Arial"/>
        </w:rPr>
        <w:t>5</w:t>
      </w:r>
    </w:p>
    <w:p w14:paraId="15803A36" w14:textId="33573BED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EB11D7">
        <w:rPr>
          <w:rFonts w:cs="Arial"/>
        </w:rPr>
        <w:t>202</w:t>
      </w:r>
      <w:r w:rsidR="00BC7668">
        <w:rPr>
          <w:rFonts w:cs="Arial"/>
        </w:rPr>
        <w:t>5-225</w:t>
      </w:r>
      <w:r w:rsidR="00554AE5">
        <w:rPr>
          <w:rFonts w:cs="Arial"/>
        </w:rPr>
        <w:tab/>
      </w:r>
      <w:r w:rsidR="00554AE5">
        <w:rPr>
          <w:rFonts w:cs="Arial"/>
        </w:rPr>
        <w:tab/>
      </w:r>
      <w:r w:rsidR="00554AE5">
        <w:rPr>
          <w:rFonts w:cs="Arial"/>
        </w:rPr>
        <w:tab/>
      </w:r>
      <w:r w:rsidR="00554AE5">
        <w:rPr>
          <w:rFonts w:cs="Arial"/>
        </w:rPr>
        <w:tab/>
      </w:r>
      <w:r w:rsidR="00554AE5">
        <w:rPr>
          <w:rFonts w:cs="Arial"/>
        </w:rPr>
        <w:tab/>
      </w:r>
      <w:r w:rsidR="00554AE5">
        <w:rPr>
          <w:rFonts w:cs="Arial"/>
          <w:b/>
        </w:rPr>
        <w:t>SKUPNA PONUDBENA VREDNOST</w:t>
      </w:r>
    </w:p>
    <w:p w14:paraId="73EECA30" w14:textId="54F55793" w:rsidR="00C374E4" w:rsidRDefault="00C374E4" w:rsidP="00BC2F4D">
      <w:pPr>
        <w:jc w:val="center"/>
        <w:rPr>
          <w:rFonts w:cs="Arial"/>
          <w:b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49F63B87" w14:textId="77777777" w:rsidR="001A753B" w:rsidRDefault="001A753B" w:rsidP="005B230F">
      <w:pPr>
        <w:tabs>
          <w:tab w:val="left" w:pos="1083"/>
        </w:tabs>
        <w:rPr>
          <w:rFonts w:cs="Arial"/>
        </w:rPr>
      </w:pPr>
    </w:p>
    <w:p w14:paraId="694A94B0" w14:textId="5DA7A3B9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1: Prodaja in nakup z odpremo v skladišču naročnika in dobavo pšenice letine 202</w:t>
      </w:r>
      <w:r w:rsidR="00BB7038">
        <w:rPr>
          <w:rFonts w:cs="Arial"/>
          <w:b/>
        </w:rPr>
        <w:t>5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0FC82652" w14:textId="68A9839B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2BAE09AC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46957CDE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367FF3F8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skupna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BB7038">
              <w:rPr>
                <w:rFonts w:cs="Arial"/>
                <w:b/>
                <w:bCs/>
                <w:color w:val="000000"/>
              </w:rPr>
              <w:t>5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A2AC61F" w14:textId="168D425B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121B5A96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341E8685" w14:textId="3904D441" w:rsidR="002D777D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37314A87" w14:textId="65FF73EB" w:rsidTr="00126E80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0DAE07AB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08551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653AFDBF" w:rsidR="002D777D" w:rsidRPr="00AC3998" w:rsidRDefault="00BC7668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  <w:r w:rsidR="00554AE5">
              <w:rPr>
                <w:rFonts w:cs="Arial"/>
                <w:b/>
                <w:bCs/>
                <w:color w:val="000000"/>
              </w:rPr>
              <w:t>.500.000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9FF96EB" w14:textId="1A5B0C5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AC3998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1F52F90" w14:textId="77777777" w:rsidR="002D777D" w:rsidRPr="00AC3998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17614B4" w14:textId="7ABA2BB4" w:rsidR="00AC3998" w:rsidRDefault="00AC3998" w:rsidP="005B230F">
      <w:pPr>
        <w:tabs>
          <w:tab w:val="left" w:pos="1083"/>
        </w:tabs>
        <w:rPr>
          <w:rFonts w:cs="Arial"/>
        </w:rPr>
      </w:pPr>
    </w:p>
    <w:p w14:paraId="63A9C821" w14:textId="00FB097A" w:rsidR="0090001C" w:rsidRPr="00A86CFA" w:rsidRDefault="0090001C" w:rsidP="0090001C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 Prodaja in nakup z odpremo v skladišču naročnika in dobavo pšenice letine 202</w:t>
      </w:r>
      <w:r w:rsidR="00BB7038">
        <w:rPr>
          <w:rFonts w:cs="Arial"/>
          <w:b/>
        </w:rPr>
        <w:t>5</w:t>
      </w:r>
      <w:r>
        <w:rPr>
          <w:rFonts w:cs="Arial"/>
          <w:b/>
        </w:rPr>
        <w:t xml:space="preserve"> v skladišče naročnika </w:t>
      </w: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AC3998" w14:paraId="15E06A55" w14:textId="77777777" w:rsidTr="002775C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0E8EF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8E4250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92C896" w14:textId="4C40F37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količina za obnovitev v </w:t>
            </w:r>
            <w:r w:rsidR="001A753B">
              <w:rPr>
                <w:rFonts w:cs="Arial"/>
                <w:b/>
                <w:bCs/>
                <w:color w:val="000000"/>
              </w:rPr>
              <w:t>kg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125EDF2" w14:textId="06C14EAF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skupna </w:t>
            </w:r>
            <w:r w:rsidRPr="00AC3998">
              <w:rPr>
                <w:rFonts w:cs="Arial"/>
                <w:b/>
                <w:bCs/>
                <w:color w:val="000000"/>
              </w:rPr>
              <w:t>vrednost</w:t>
            </w:r>
            <w:r>
              <w:rPr>
                <w:rFonts w:cs="Arial"/>
                <w:b/>
                <w:bCs/>
                <w:color w:val="000000"/>
              </w:rPr>
              <w:t xml:space="preserve"> odkupa pšenice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7263362" w14:textId="73CAA59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</w:t>
            </w:r>
            <w:r w:rsidRPr="00AC3998">
              <w:rPr>
                <w:rFonts w:cs="Arial"/>
                <w:b/>
                <w:bCs/>
                <w:color w:val="000000"/>
              </w:rPr>
              <w:t>kupna vrednost</w:t>
            </w:r>
            <w:r>
              <w:rPr>
                <w:rFonts w:cs="Arial"/>
                <w:b/>
                <w:bCs/>
                <w:color w:val="000000"/>
              </w:rPr>
              <w:t xml:space="preserve"> prodaje pšenice l. 202</w:t>
            </w:r>
            <w:r w:rsidR="00BB7038">
              <w:rPr>
                <w:rFonts w:cs="Arial"/>
                <w:b/>
                <w:bCs/>
                <w:color w:val="000000"/>
              </w:rPr>
              <w:t>5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color w:val="000000"/>
              </w:rPr>
              <w:t>brez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 DDV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F8E019B" w14:textId="2E0A699A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AC3998" w14:paraId="62B1B785" w14:textId="77777777" w:rsidTr="002D777D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5D5BFC3E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CE8CDA9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269EE3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36AA6A25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42B6D4B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</w:tcPr>
          <w:p w14:paraId="7B0AA6E6" w14:textId="77777777" w:rsidR="002D777D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AC3998" w14:paraId="06FEAD17" w14:textId="77777777" w:rsidTr="00126E80">
        <w:trPr>
          <w:trHeight w:val="24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4DCB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4D8" w14:textId="6868DC6C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Pšenica</w:t>
            </w:r>
            <w:r w:rsidR="00D2727C"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E8BC1" w14:textId="19518969" w:rsidR="002D777D" w:rsidRPr="00AC3998" w:rsidRDefault="00BC7668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1.500.000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482D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B0C0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9DC1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AC3998" w14:paraId="1BA7F98D" w14:textId="77777777" w:rsidTr="002D777D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42F2C4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6837DF" w14:textId="77777777" w:rsidR="002D777D" w:rsidRPr="00AC3998" w:rsidRDefault="002D777D" w:rsidP="00367C76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344ACA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0260CFC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ECD0513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A488877" w14:textId="77777777" w:rsidR="002D777D" w:rsidRPr="00AC3998" w:rsidRDefault="002D777D" w:rsidP="00367C76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609B2074" w14:textId="49646722" w:rsidR="00BD481D" w:rsidRDefault="00BD481D" w:rsidP="005B230F">
      <w:pPr>
        <w:tabs>
          <w:tab w:val="left" w:pos="1083"/>
        </w:tabs>
        <w:rPr>
          <w:rFonts w:cs="Arial"/>
        </w:rPr>
      </w:pPr>
    </w:p>
    <w:p w14:paraId="6DD66DCC" w14:textId="7D450FF8" w:rsidR="00BD481D" w:rsidRDefault="00BD481D" w:rsidP="002D777D">
      <w:pPr>
        <w:jc w:val="both"/>
        <w:rPr>
          <w:rFonts w:cs="Arial"/>
        </w:rPr>
      </w:pPr>
    </w:p>
    <w:p w14:paraId="4FC6EA4D" w14:textId="1DC00C1E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  <w:t xml:space="preserve">    </w:t>
      </w:r>
      <w:r>
        <w:rPr>
          <w:rFonts w:cs="Arial"/>
        </w:rPr>
        <w:t>___________________________________</w:t>
      </w:r>
    </w:p>
    <w:p w14:paraId="1D177373" w14:textId="37A9448F" w:rsidR="002D777D" w:rsidRDefault="002D777D" w:rsidP="002D777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</w:t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 w:rsidR="00144E3E">
        <w:rPr>
          <w:rFonts w:cs="Arial"/>
        </w:rPr>
        <w:tab/>
      </w:r>
      <w:r>
        <w:rPr>
          <w:rFonts w:cs="Arial"/>
        </w:rPr>
        <w:t xml:space="preserve"> Podpis </w:t>
      </w:r>
      <w:r w:rsidR="00FC5E36">
        <w:rPr>
          <w:rFonts w:cs="Arial"/>
        </w:rPr>
        <w:t>in</w:t>
      </w:r>
      <w:r w:rsidR="00144E3E">
        <w:rPr>
          <w:rFonts w:cs="Arial"/>
        </w:rPr>
        <w:t xml:space="preserve"> žig z</w:t>
      </w:r>
      <w:r>
        <w:rPr>
          <w:rFonts w:cs="Arial"/>
        </w:rPr>
        <w:t xml:space="preserve">akonitega zastopnika </w:t>
      </w:r>
    </w:p>
    <w:p w14:paraId="192DA3D8" w14:textId="77777777" w:rsidR="00554AE5" w:rsidRDefault="00554AE5" w:rsidP="00AC3998">
      <w:pPr>
        <w:ind w:right="-32"/>
        <w:jc w:val="both"/>
        <w:rPr>
          <w:rFonts w:cs="Arial"/>
          <w:i/>
        </w:rPr>
      </w:pPr>
    </w:p>
    <w:p w14:paraId="18BF8984" w14:textId="7E67EBE3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B1962" w14:textId="77777777" w:rsidR="009D42ED" w:rsidRDefault="009D42ED">
      <w:r>
        <w:separator/>
      </w:r>
    </w:p>
  </w:endnote>
  <w:endnote w:type="continuationSeparator" w:id="0">
    <w:p w14:paraId="38F843CE" w14:textId="77777777" w:rsidR="009D42ED" w:rsidRDefault="009D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19D26" w14:textId="77777777" w:rsidR="009D42ED" w:rsidRDefault="009D42ED">
      <w:r>
        <w:separator/>
      </w:r>
    </w:p>
  </w:footnote>
  <w:footnote w:type="continuationSeparator" w:id="0">
    <w:p w14:paraId="171A1ABD" w14:textId="77777777" w:rsidR="009D42ED" w:rsidRDefault="009D4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44E3E"/>
    <w:rsid w:val="00160C80"/>
    <w:rsid w:val="00166414"/>
    <w:rsid w:val="0017296F"/>
    <w:rsid w:val="00174BFE"/>
    <w:rsid w:val="00183318"/>
    <w:rsid w:val="00185374"/>
    <w:rsid w:val="001A192F"/>
    <w:rsid w:val="001A753B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011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C21E1"/>
    <w:rsid w:val="004C38F0"/>
    <w:rsid w:val="004D01C8"/>
    <w:rsid w:val="004D6B75"/>
    <w:rsid w:val="004E0CB2"/>
    <w:rsid w:val="004F107B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4AE5"/>
    <w:rsid w:val="005564B9"/>
    <w:rsid w:val="005608A6"/>
    <w:rsid w:val="005724B4"/>
    <w:rsid w:val="005753D9"/>
    <w:rsid w:val="00575B15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ED"/>
    <w:rsid w:val="009D6C16"/>
    <w:rsid w:val="009E053F"/>
    <w:rsid w:val="009F0952"/>
    <w:rsid w:val="009F7784"/>
    <w:rsid w:val="00A04B00"/>
    <w:rsid w:val="00A069BF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67E9"/>
    <w:rsid w:val="00BB3939"/>
    <w:rsid w:val="00BB5555"/>
    <w:rsid w:val="00BB7038"/>
    <w:rsid w:val="00BC00ED"/>
    <w:rsid w:val="00BC2412"/>
    <w:rsid w:val="00BC29DD"/>
    <w:rsid w:val="00BC2F4D"/>
    <w:rsid w:val="00BC7668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AB0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75AC9"/>
    <w:rsid w:val="00F8171D"/>
    <w:rsid w:val="00F92D1D"/>
    <w:rsid w:val="00F94B26"/>
    <w:rsid w:val="00FA340B"/>
    <w:rsid w:val="00FA493D"/>
    <w:rsid w:val="00FB174F"/>
    <w:rsid w:val="00FB4D34"/>
    <w:rsid w:val="00FC4EB7"/>
    <w:rsid w:val="00FC5E36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54AE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E78723BE-E6F1-4D0A-855E-17A7EF70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1165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19</cp:revision>
  <cp:lastPrinted>2024-07-23T05:34:00Z</cp:lastPrinted>
  <dcterms:created xsi:type="dcterms:W3CDTF">2023-08-31T13:04:00Z</dcterms:created>
  <dcterms:modified xsi:type="dcterms:W3CDTF">2025-05-22T09:44:00Z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